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BFC" w:rsidRDefault="00972BFC" w:rsidP="0033582E">
      <w:pPr>
        <w:jc w:val="center"/>
        <w:rPr>
          <w:b/>
        </w:rPr>
      </w:pPr>
      <w:r>
        <w:rPr>
          <w:b/>
        </w:rPr>
        <w:t xml:space="preserve">Перечень документов на обучающегося </w:t>
      </w:r>
      <w:r w:rsidRPr="0029521D">
        <w:rPr>
          <w:b/>
        </w:rPr>
        <w:t xml:space="preserve">для представления на ПМПК </w:t>
      </w:r>
    </w:p>
    <w:p w:rsidR="00972BFC" w:rsidRPr="0029521D" w:rsidRDefault="00972BFC" w:rsidP="0033582E">
      <w:pPr>
        <w:jc w:val="center"/>
        <w:rPr>
          <w:b/>
        </w:rPr>
      </w:pPr>
      <w:r>
        <w:rPr>
          <w:b/>
        </w:rPr>
        <w:t xml:space="preserve">(в соответствии с Положением о психолого-медико-педагогической комиссии, утвержденным приказом Министерства образования и науки РФ от 20.09.13г. № 1082) </w:t>
      </w:r>
    </w:p>
    <w:p w:rsidR="00972BFC" w:rsidRPr="0029521D" w:rsidRDefault="00972BFC" w:rsidP="0033582E">
      <w:pPr>
        <w:pStyle w:val="BodyText"/>
        <w:spacing w:after="0"/>
        <w:jc w:val="both"/>
        <w:rPr>
          <w:b/>
          <w:bCs/>
        </w:rPr>
      </w:pPr>
    </w:p>
    <w:p w:rsidR="00972BFC" w:rsidRPr="00C41C84" w:rsidRDefault="00972BFC" w:rsidP="0033582E">
      <w:pPr>
        <w:numPr>
          <w:ilvl w:val="0"/>
          <w:numId w:val="7"/>
        </w:numPr>
        <w:ind w:left="0"/>
      </w:pPr>
      <w:r w:rsidRPr="0029521D">
        <w:rPr>
          <w:bCs/>
        </w:rPr>
        <w:t>Паспорт з</w:t>
      </w:r>
      <w:r>
        <w:rPr>
          <w:bCs/>
        </w:rPr>
        <w:t>аконного представителя ребенка.</w:t>
      </w:r>
    </w:p>
    <w:p w:rsidR="00972BFC" w:rsidRPr="00C41C84" w:rsidRDefault="00972BFC" w:rsidP="0033582E">
      <w:pPr>
        <w:numPr>
          <w:ilvl w:val="0"/>
          <w:numId w:val="7"/>
        </w:numPr>
        <w:ind w:left="0"/>
      </w:pPr>
      <w:r>
        <w:rPr>
          <w:bCs/>
        </w:rPr>
        <w:t>Д</w:t>
      </w:r>
      <w:r w:rsidRPr="0029521D">
        <w:rPr>
          <w:bCs/>
        </w:rPr>
        <w:t xml:space="preserve">окумент о регистрации </w:t>
      </w:r>
      <w:r>
        <w:rPr>
          <w:bCs/>
        </w:rPr>
        <w:t xml:space="preserve">ребенка </w:t>
      </w:r>
      <w:r w:rsidRPr="0029521D">
        <w:rPr>
          <w:bCs/>
        </w:rPr>
        <w:t xml:space="preserve">по месту </w:t>
      </w:r>
      <w:r>
        <w:rPr>
          <w:bCs/>
        </w:rPr>
        <w:t>жительства.</w:t>
      </w:r>
    </w:p>
    <w:p w:rsidR="00972BFC" w:rsidRPr="0029521D" w:rsidRDefault="00972BFC" w:rsidP="0033582E">
      <w:pPr>
        <w:numPr>
          <w:ilvl w:val="0"/>
          <w:numId w:val="7"/>
        </w:numPr>
        <w:ind w:left="0"/>
      </w:pPr>
      <w:r>
        <w:rPr>
          <w:bCs/>
        </w:rPr>
        <w:t xml:space="preserve"> С</w:t>
      </w:r>
      <w:r w:rsidRPr="0029521D">
        <w:rPr>
          <w:bCs/>
        </w:rPr>
        <w:t>видетельство о рождении/паспорт ребенка (старше 14 лет) и копия этого документа</w:t>
      </w:r>
      <w:r w:rsidRPr="0029521D">
        <w:t xml:space="preserve"> (остается в документах ПМПК).</w:t>
      </w:r>
    </w:p>
    <w:p w:rsidR="00972BFC" w:rsidRPr="0029521D" w:rsidRDefault="00972BFC" w:rsidP="0033582E">
      <w:pPr>
        <w:numPr>
          <w:ilvl w:val="0"/>
          <w:numId w:val="7"/>
        </w:numPr>
        <w:ind w:left="0"/>
      </w:pPr>
      <w:r w:rsidRPr="0029521D">
        <w:t>Амбулаторная карта развития ребенка (из поликлиники).</w:t>
      </w:r>
    </w:p>
    <w:p w:rsidR="00972BFC" w:rsidRPr="00F0148E" w:rsidRDefault="00972BFC" w:rsidP="0033582E">
      <w:pPr>
        <w:numPr>
          <w:ilvl w:val="0"/>
          <w:numId w:val="7"/>
        </w:numPr>
        <w:ind w:left="0" w:hanging="357"/>
      </w:pPr>
      <w:r w:rsidRPr="0029521D">
        <w:rPr>
          <w:bCs/>
        </w:rPr>
        <w:t>Карта медицинского обследования</w:t>
      </w:r>
      <w:r>
        <w:rPr>
          <w:bCs/>
        </w:rPr>
        <w:t xml:space="preserve"> ребёнка (с реквизитами, штампом  медицинского учреждения) для направления в ПМПК с заключениями (с указанием даты):</w:t>
      </w:r>
    </w:p>
    <w:p w:rsidR="00972BFC" w:rsidRDefault="00972BFC" w:rsidP="0033582E">
      <w:pPr>
        <w:rPr>
          <w:bCs/>
        </w:rPr>
      </w:pPr>
      <w:r>
        <w:rPr>
          <w:bCs/>
        </w:rPr>
        <w:t>-врача-офтальмолога (развернутый диагноз с указанием остроты зрения);</w:t>
      </w:r>
    </w:p>
    <w:p w:rsidR="00972BFC" w:rsidRDefault="00972BFC" w:rsidP="0033582E">
      <w:pPr>
        <w:rPr>
          <w:bCs/>
        </w:rPr>
      </w:pPr>
      <w:r>
        <w:rPr>
          <w:bCs/>
        </w:rPr>
        <w:t>-врача-отоларинголога (развернутый диагноз с указанием остроты слуха);</w:t>
      </w:r>
    </w:p>
    <w:p w:rsidR="00972BFC" w:rsidRDefault="00972BFC" w:rsidP="0033582E">
      <w:pPr>
        <w:rPr>
          <w:bCs/>
        </w:rPr>
      </w:pPr>
      <w:r>
        <w:rPr>
          <w:bCs/>
        </w:rPr>
        <w:t>-врача-психиатра (шифр клинического диагноза).</w:t>
      </w:r>
    </w:p>
    <w:p w:rsidR="00972BFC" w:rsidRDefault="00972BFC" w:rsidP="0033582E">
      <w:pPr>
        <w:rPr>
          <w:bCs/>
        </w:rPr>
      </w:pPr>
      <w:r>
        <w:rPr>
          <w:bCs/>
        </w:rPr>
        <w:t>-врача по профилю основного заболевания: невропатолога, эндокринолога,    кардиолога и др. (при наличии);</w:t>
      </w:r>
    </w:p>
    <w:p w:rsidR="00972BFC" w:rsidRPr="00F36084" w:rsidRDefault="00972BFC" w:rsidP="0033582E">
      <w:pPr>
        <w:rPr>
          <w:bCs/>
        </w:rPr>
      </w:pPr>
      <w:r>
        <w:rPr>
          <w:bCs/>
        </w:rPr>
        <w:t>-врача-педиатра (состояние соматического здоровья на момент обследования).</w:t>
      </w:r>
    </w:p>
    <w:p w:rsidR="00972BFC" w:rsidRPr="00F36084" w:rsidRDefault="00972BFC" w:rsidP="0033582E">
      <w:pPr>
        <w:numPr>
          <w:ilvl w:val="0"/>
          <w:numId w:val="7"/>
        </w:numPr>
        <w:ind w:left="0" w:hanging="357"/>
      </w:pPr>
      <w:r>
        <w:rPr>
          <w:bCs/>
        </w:rPr>
        <w:t>Копия личного дела, заверенная ОО (учреждением).</w:t>
      </w:r>
    </w:p>
    <w:p w:rsidR="00972BFC" w:rsidRDefault="00972BFC" w:rsidP="0033582E">
      <w:pPr>
        <w:numPr>
          <w:ilvl w:val="0"/>
          <w:numId w:val="7"/>
        </w:numPr>
        <w:ind w:left="0"/>
      </w:pPr>
      <w:r>
        <w:rPr>
          <w:bCs/>
        </w:rPr>
        <w:t xml:space="preserve">Заключение ПМП консилиума </w:t>
      </w:r>
      <w:r w:rsidRPr="0029521D">
        <w:rPr>
          <w:bCs/>
        </w:rPr>
        <w:t>образовательного учреждения</w:t>
      </w:r>
      <w:r>
        <w:rPr>
          <w:bCs/>
        </w:rPr>
        <w:t>.</w:t>
      </w:r>
      <w:r w:rsidRPr="00C81A25">
        <w:t xml:space="preserve"> </w:t>
      </w:r>
    </w:p>
    <w:p w:rsidR="00972BFC" w:rsidRPr="0029521D" w:rsidRDefault="00972BFC" w:rsidP="0033582E">
      <w:pPr>
        <w:numPr>
          <w:ilvl w:val="0"/>
          <w:numId w:val="7"/>
        </w:numPr>
        <w:ind w:left="0"/>
      </w:pPr>
      <w:r w:rsidRPr="0029521D">
        <w:t>Направление на</w:t>
      </w:r>
      <w:r>
        <w:t xml:space="preserve"> ПМПК ОО (учреждения).</w:t>
      </w:r>
    </w:p>
    <w:p w:rsidR="00972BFC" w:rsidRPr="0029521D" w:rsidRDefault="00972BFC" w:rsidP="0033582E">
      <w:pPr>
        <w:numPr>
          <w:ilvl w:val="0"/>
          <w:numId w:val="7"/>
        </w:numPr>
        <w:ind w:left="0" w:hanging="357"/>
      </w:pPr>
      <w:r w:rsidRPr="0029521D">
        <w:t xml:space="preserve">Психолого-педагогическое представление (характеристика) </w:t>
      </w:r>
      <w:r>
        <w:t>на обучающегося, оформленное на официальном бланке ОО (учреждения), заверенное подписью руководителя (уполномоченного лица) и печатью учреждения, с указанием даты  составления, с подписью родителя (законного представителя).</w:t>
      </w:r>
    </w:p>
    <w:p w:rsidR="00972BFC" w:rsidRDefault="00972BFC" w:rsidP="0033582E">
      <w:pPr>
        <w:numPr>
          <w:ilvl w:val="0"/>
          <w:numId w:val="7"/>
        </w:numPr>
        <w:ind w:left="0" w:hanging="357"/>
      </w:pPr>
      <w:r>
        <w:t>Представления специалистов ПМП консилиума</w:t>
      </w:r>
      <w:r w:rsidRPr="0029521D">
        <w:t xml:space="preserve">: логопеда, </w:t>
      </w:r>
      <w:r>
        <w:t>психолога, социального педагога, медработника (по утвержденной форме).</w:t>
      </w:r>
    </w:p>
    <w:p w:rsidR="00972BFC" w:rsidRPr="004E4459" w:rsidRDefault="00972BFC" w:rsidP="0033582E">
      <w:pPr>
        <w:pStyle w:val="BodyTextIndent2"/>
        <w:numPr>
          <w:ilvl w:val="0"/>
          <w:numId w:val="7"/>
        </w:numPr>
        <w:spacing w:after="0" w:line="240" w:lineRule="auto"/>
        <w:ind w:left="0"/>
        <w:jc w:val="both"/>
        <w:rPr>
          <w:bCs/>
        </w:rPr>
      </w:pPr>
      <w:r w:rsidRPr="0029521D">
        <w:rPr>
          <w:bCs/>
        </w:rPr>
        <w:t>Лист динамического сопровождения</w:t>
      </w:r>
      <w:r>
        <w:rPr>
          <w:bCs/>
        </w:rPr>
        <w:t xml:space="preserve"> (при повторном обращении).</w:t>
      </w:r>
    </w:p>
    <w:p w:rsidR="00972BFC" w:rsidRPr="0029521D" w:rsidRDefault="00972BFC" w:rsidP="0033582E">
      <w:pPr>
        <w:pStyle w:val="BodyText"/>
        <w:numPr>
          <w:ilvl w:val="0"/>
          <w:numId w:val="7"/>
        </w:numPr>
        <w:spacing w:after="0"/>
        <w:ind w:left="0" w:hanging="357"/>
        <w:jc w:val="both"/>
        <w:rPr>
          <w:bCs/>
        </w:rPr>
      </w:pPr>
      <w:r>
        <w:rPr>
          <w:bCs/>
        </w:rPr>
        <w:t>Табель текущей успеваемости и по итогам каждой учебной четверти.</w:t>
      </w:r>
    </w:p>
    <w:p w:rsidR="00972BFC" w:rsidRDefault="00972BFC" w:rsidP="0033582E">
      <w:pPr>
        <w:numPr>
          <w:ilvl w:val="0"/>
          <w:numId w:val="7"/>
        </w:numPr>
        <w:ind w:left="0" w:hanging="357"/>
        <w:jc w:val="both"/>
        <w:rPr>
          <w:bCs/>
        </w:rPr>
      </w:pPr>
      <w:r w:rsidRPr="0029521D">
        <w:rPr>
          <w:bCs/>
        </w:rPr>
        <w:t xml:space="preserve">Рабочие тетради по русскому языку и </w:t>
      </w:r>
      <w:r>
        <w:rPr>
          <w:bCs/>
        </w:rPr>
        <w:t>математике.</w:t>
      </w:r>
    </w:p>
    <w:p w:rsidR="00972BFC" w:rsidRDefault="00972BFC" w:rsidP="0033582E">
      <w:pPr>
        <w:numPr>
          <w:ilvl w:val="0"/>
          <w:numId w:val="7"/>
        </w:numPr>
        <w:ind w:left="0" w:hanging="357"/>
      </w:pPr>
      <w:r w:rsidRPr="0029521D">
        <w:t xml:space="preserve">Копии </w:t>
      </w:r>
      <w:r>
        <w:t xml:space="preserve">итоговых </w:t>
      </w:r>
      <w:r w:rsidRPr="0029521D">
        <w:t>контрольных работ, заверенные руководителем</w:t>
      </w:r>
      <w:r w:rsidRPr="004B43A7">
        <w:t xml:space="preserve"> </w:t>
      </w:r>
      <w:r>
        <w:t>(уполномоченным лицом)</w:t>
      </w:r>
      <w:r w:rsidRPr="0029521D">
        <w:t xml:space="preserve"> ОО (учреждения)</w:t>
      </w:r>
      <w:r>
        <w:t>.</w:t>
      </w:r>
    </w:p>
    <w:p w:rsidR="00972BFC" w:rsidRPr="004E4459" w:rsidRDefault="00972BFC" w:rsidP="0033582E">
      <w:pPr>
        <w:numPr>
          <w:ilvl w:val="0"/>
          <w:numId w:val="7"/>
        </w:numPr>
        <w:ind w:left="0" w:hanging="357"/>
        <w:jc w:val="both"/>
        <w:rPr>
          <w:bCs/>
        </w:rPr>
      </w:pPr>
      <w:r>
        <w:rPr>
          <w:bCs/>
        </w:rPr>
        <w:t>Р</w:t>
      </w:r>
      <w:r w:rsidRPr="0029521D">
        <w:rPr>
          <w:bCs/>
        </w:rPr>
        <w:t xml:space="preserve">исунки </w:t>
      </w:r>
      <w:r>
        <w:rPr>
          <w:bCs/>
        </w:rPr>
        <w:t xml:space="preserve">в карандаше на свободную тему формата А-4 </w:t>
      </w:r>
      <w:r w:rsidRPr="0029521D">
        <w:rPr>
          <w:bCs/>
        </w:rPr>
        <w:t>(не более двух).</w:t>
      </w:r>
    </w:p>
    <w:p w:rsidR="00972BFC" w:rsidRPr="004E4459" w:rsidRDefault="00972BFC" w:rsidP="0033582E">
      <w:pPr>
        <w:numPr>
          <w:ilvl w:val="0"/>
          <w:numId w:val="7"/>
        </w:numPr>
        <w:ind w:left="0" w:hanging="357"/>
      </w:pPr>
      <w:r>
        <w:t>Заключение (заключения)  ПМПК о результатах ранее проведенного комплексного психолого-медико-педагогического обследования ребенка (при наличии).</w:t>
      </w:r>
      <w:r w:rsidRPr="004E4459">
        <w:rPr>
          <w:b/>
          <w:bCs/>
        </w:rPr>
        <w:t xml:space="preserve"> </w:t>
      </w:r>
    </w:p>
    <w:p w:rsidR="00972BFC" w:rsidRPr="004E4459" w:rsidRDefault="00972BFC" w:rsidP="0033582E"/>
    <w:p w:rsidR="00972BFC" w:rsidRPr="004E4459" w:rsidRDefault="00972BFC" w:rsidP="0033582E">
      <w:pPr>
        <w:pStyle w:val="ListParagraph"/>
        <w:numPr>
          <w:ilvl w:val="0"/>
          <w:numId w:val="7"/>
        </w:numPr>
        <w:ind w:left="0"/>
      </w:pPr>
      <w:r w:rsidRPr="004C0D5B">
        <w:rPr>
          <w:b/>
          <w:bCs/>
        </w:rPr>
        <w:t xml:space="preserve">     Дополнительные документы на ребенка, находящегося под опекой.</w:t>
      </w:r>
    </w:p>
    <w:p w:rsidR="00972BFC" w:rsidRDefault="00972BFC" w:rsidP="0033582E">
      <w:pPr>
        <w:pStyle w:val="BodyTextIndent2"/>
        <w:numPr>
          <w:ilvl w:val="0"/>
          <w:numId w:val="7"/>
        </w:numPr>
        <w:spacing w:after="0" w:line="240" w:lineRule="auto"/>
        <w:ind w:left="0"/>
        <w:jc w:val="both"/>
        <w:rPr>
          <w:bCs/>
        </w:rPr>
      </w:pPr>
      <w:bookmarkStart w:id="0" w:name="_GoBack"/>
      <w:bookmarkEnd w:id="0"/>
      <w:r w:rsidRPr="009426B1">
        <w:rPr>
          <w:bCs/>
        </w:rPr>
        <w:t xml:space="preserve">Документ об установлении </w:t>
      </w:r>
      <w:r>
        <w:rPr>
          <w:bCs/>
        </w:rPr>
        <w:t>опеки и его копия.</w:t>
      </w:r>
    </w:p>
    <w:p w:rsidR="00972BFC" w:rsidRPr="009426B1" w:rsidRDefault="00972BFC" w:rsidP="0033582E">
      <w:pPr>
        <w:pStyle w:val="BodyTextIndent2"/>
        <w:numPr>
          <w:ilvl w:val="0"/>
          <w:numId w:val="7"/>
        </w:numPr>
        <w:spacing w:after="0" w:line="240" w:lineRule="auto"/>
        <w:ind w:left="0"/>
        <w:jc w:val="both"/>
        <w:rPr>
          <w:bCs/>
        </w:rPr>
      </w:pPr>
      <w:r>
        <w:rPr>
          <w:bCs/>
        </w:rPr>
        <w:t>Копия решения суда о лишении родителей родительских прав и/или ограничении в родительских правах (при наличии).</w:t>
      </w:r>
    </w:p>
    <w:p w:rsidR="00972BFC" w:rsidRDefault="00972BFC" w:rsidP="0033582E"/>
    <w:p w:rsidR="00972BFC" w:rsidRDefault="00972BFC" w:rsidP="0033582E">
      <w:pPr>
        <w:rPr>
          <w:b/>
          <w:bCs/>
        </w:rPr>
      </w:pPr>
      <w:r>
        <w:rPr>
          <w:b/>
          <w:bCs/>
        </w:rPr>
        <w:t xml:space="preserve">                   </w:t>
      </w:r>
      <w:r w:rsidRPr="009426B1">
        <w:rPr>
          <w:b/>
          <w:bCs/>
        </w:rPr>
        <w:t>Дополнительные документы на ребенка</w:t>
      </w:r>
      <w:r>
        <w:rPr>
          <w:b/>
          <w:bCs/>
        </w:rPr>
        <w:t xml:space="preserve"> – инвалида</w:t>
      </w:r>
    </w:p>
    <w:p w:rsidR="00972BFC" w:rsidRDefault="00972BFC" w:rsidP="0033582E">
      <w:pPr>
        <w:pStyle w:val="ListParagraph"/>
        <w:numPr>
          <w:ilvl w:val="0"/>
          <w:numId w:val="7"/>
        </w:numPr>
        <w:ind w:left="0"/>
      </w:pPr>
      <w:r>
        <w:t xml:space="preserve">Медицинский статус ребенка (психический, неврологический и т.п.) от основного лечащего врача. </w:t>
      </w:r>
    </w:p>
    <w:p w:rsidR="00972BFC" w:rsidRDefault="00972BFC" w:rsidP="0033582E">
      <w:pPr>
        <w:pStyle w:val="ListParagraph"/>
        <w:numPr>
          <w:ilvl w:val="0"/>
          <w:numId w:val="7"/>
        </w:numPr>
        <w:ind w:left="0"/>
      </w:pPr>
      <w:r>
        <w:t>Оригинал и копия справки, подтверждающие статус ребенка- инвалида.</w:t>
      </w:r>
    </w:p>
    <w:p w:rsidR="00972BFC" w:rsidRDefault="00972BFC" w:rsidP="0033582E">
      <w:pPr>
        <w:pStyle w:val="ListParagraph"/>
        <w:numPr>
          <w:ilvl w:val="0"/>
          <w:numId w:val="7"/>
        </w:numPr>
        <w:ind w:left="0"/>
      </w:pPr>
      <w:r>
        <w:t>Оригинал и копия индивидуальной программы реабилитации/абилитации  ребенка-инвалида (ИПРА), выданной учреждением МСЭ.</w:t>
      </w:r>
    </w:p>
    <w:p w:rsidR="00972BFC" w:rsidRDefault="00972BFC" w:rsidP="0033582E"/>
    <w:p w:rsidR="00972BFC" w:rsidRPr="006B00BE" w:rsidRDefault="00972BFC" w:rsidP="0033582E">
      <w:pPr>
        <w:rPr>
          <w:b/>
        </w:rPr>
      </w:pPr>
      <w:r w:rsidRPr="00EA6930">
        <w:rPr>
          <w:b/>
        </w:rPr>
        <w:t>Примечания.</w:t>
      </w:r>
    </w:p>
    <w:p w:rsidR="00972BFC" w:rsidRDefault="00972BFC" w:rsidP="0033582E">
      <w:r>
        <w:t>1.Обследование несовершеннолетних комиссией осуществляется в присутствии родителей (законных представителей)  при наличии полного пакета документов в соответствии с перечнем.</w:t>
      </w:r>
    </w:p>
    <w:p w:rsidR="00972BFC" w:rsidRDefault="00972BFC" w:rsidP="0033582E">
      <w:r>
        <w:t>2.Срок действия заключений врачей, медицинских справок – 6 месяцев.</w:t>
      </w:r>
    </w:p>
    <w:p w:rsidR="00972BFC" w:rsidRDefault="00972BFC" w:rsidP="0033582E">
      <w:r>
        <w:t>3.При предоставлении неполного пакета документов ПМПК  вправе отказать в проведении комплексного психолого-медико-педагогического обследования  ребенка и выдаче копии заключения комиссии.</w:t>
      </w:r>
    </w:p>
    <w:sectPr w:rsidR="00972BFC" w:rsidSect="0033582E">
      <w:pgSz w:w="11909" w:h="16834"/>
      <w:pgMar w:top="567" w:right="994" w:bottom="360" w:left="1276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2BFC" w:rsidRDefault="00972BFC" w:rsidP="00F43B40">
      <w:r>
        <w:separator/>
      </w:r>
    </w:p>
  </w:endnote>
  <w:endnote w:type="continuationSeparator" w:id="0">
    <w:p w:rsidR="00972BFC" w:rsidRDefault="00972BFC" w:rsidP="00F43B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ragmaticaC">
    <w:altName w:val="Courier New"/>
    <w:panose1 w:val="00000000000000000000"/>
    <w:charset w:val="CE"/>
    <w:family w:val="decorative"/>
    <w:notTrueType/>
    <w:pitch w:val="variable"/>
    <w:sig w:usb0="00000001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2BFC" w:rsidRDefault="00972BFC" w:rsidP="00F43B40">
      <w:r>
        <w:separator/>
      </w:r>
    </w:p>
  </w:footnote>
  <w:footnote w:type="continuationSeparator" w:id="0">
    <w:p w:rsidR="00972BFC" w:rsidRDefault="00972BFC" w:rsidP="00F43B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354A1D8"/>
    <w:lvl w:ilvl="0">
      <w:numFmt w:val="bullet"/>
      <w:lvlText w:val="*"/>
      <w:lvlJc w:val="left"/>
    </w:lvl>
  </w:abstractNum>
  <w:abstractNum w:abstractNumId="1">
    <w:nsid w:val="03CF3918"/>
    <w:multiLevelType w:val="hybridMultilevel"/>
    <w:tmpl w:val="1FF0A46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467069C3"/>
    <w:multiLevelType w:val="hybridMultilevel"/>
    <w:tmpl w:val="6B1A21D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5CCF2AE9"/>
    <w:multiLevelType w:val="hybridMultilevel"/>
    <w:tmpl w:val="2068A286"/>
    <w:lvl w:ilvl="0" w:tplc="E7983C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175"/>
        </w:tabs>
        <w:ind w:left="2175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2895"/>
        </w:tabs>
        <w:ind w:left="2895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615"/>
        </w:tabs>
        <w:ind w:left="3615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335"/>
        </w:tabs>
        <w:ind w:left="4335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055"/>
        </w:tabs>
        <w:ind w:left="5055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5775"/>
        </w:tabs>
        <w:ind w:left="5775" w:hanging="360"/>
      </w:pPr>
      <w:rPr>
        <w:rFonts w:cs="Times New Roman"/>
      </w:rPr>
    </w:lvl>
  </w:abstractNum>
  <w:abstractNum w:abstractNumId="4">
    <w:nsid w:val="611D5B2F"/>
    <w:multiLevelType w:val="hybridMultilevel"/>
    <w:tmpl w:val="B4BADF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6C1113C3"/>
    <w:multiLevelType w:val="singleLevel"/>
    <w:tmpl w:val="08225C5E"/>
    <w:lvl w:ilvl="0">
      <w:start w:val="2"/>
      <w:numFmt w:val="decimal"/>
      <w:lvlText w:val="%1)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6">
    <w:nsid w:val="78757549"/>
    <w:multiLevelType w:val="hybridMultilevel"/>
    <w:tmpl w:val="EC50558A"/>
    <w:lvl w:ilvl="0" w:tplc="417A46AE">
      <w:start w:val="8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lvl w:ilvl="0">
        <w:numFmt w:val="bullet"/>
        <w:lvlText w:val="—"/>
        <w:legacy w:legacy="1" w:legacySpace="0" w:legacyIndent="216"/>
        <w:lvlJc w:val="left"/>
        <w:rPr>
          <w:rFonts w:ascii="Times New Roman" w:hAnsi="Times New Roman" w:hint="default"/>
        </w:rPr>
      </w:lvl>
    </w:lvlOverride>
  </w:num>
  <w:num w:numId="5">
    <w:abstractNumId w:val="0"/>
    <w:lvlOverride w:ilvl="0">
      <w:lvl w:ilvl="0">
        <w:numFmt w:val="bullet"/>
        <w:lvlText w:val="—"/>
        <w:legacy w:legacy="1" w:legacySpace="0" w:legacyIndent="231"/>
        <w:lvlJc w:val="left"/>
        <w:rPr>
          <w:rFonts w:ascii="Times New Roman" w:hAnsi="Times New Roman" w:hint="default"/>
        </w:rPr>
      </w:lvl>
    </w:lvlOverride>
  </w:num>
  <w:num w:numId="6">
    <w:abstractNumId w:val="5"/>
  </w:num>
  <w:num w:numId="7">
    <w:abstractNumId w:val="2"/>
  </w:num>
  <w:num w:numId="8">
    <w:abstractNumId w:val="6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71F2"/>
    <w:rsid w:val="00000095"/>
    <w:rsid w:val="00030360"/>
    <w:rsid w:val="00037D98"/>
    <w:rsid w:val="00050DF4"/>
    <w:rsid w:val="00051D1B"/>
    <w:rsid w:val="0009667C"/>
    <w:rsid w:val="000A1ABA"/>
    <w:rsid w:val="000D6925"/>
    <w:rsid w:val="000E7C2C"/>
    <w:rsid w:val="000F6AD4"/>
    <w:rsid w:val="001117D3"/>
    <w:rsid w:val="001136D3"/>
    <w:rsid w:val="001152C2"/>
    <w:rsid w:val="00125B7B"/>
    <w:rsid w:val="001563A5"/>
    <w:rsid w:val="00185946"/>
    <w:rsid w:val="001B2FF1"/>
    <w:rsid w:val="001D2404"/>
    <w:rsid w:val="001F67BD"/>
    <w:rsid w:val="00242205"/>
    <w:rsid w:val="00275468"/>
    <w:rsid w:val="0029521D"/>
    <w:rsid w:val="002B3CCE"/>
    <w:rsid w:val="00307467"/>
    <w:rsid w:val="00311936"/>
    <w:rsid w:val="0031244D"/>
    <w:rsid w:val="0033582E"/>
    <w:rsid w:val="003453A3"/>
    <w:rsid w:val="00347F65"/>
    <w:rsid w:val="0035377F"/>
    <w:rsid w:val="00361150"/>
    <w:rsid w:val="00374353"/>
    <w:rsid w:val="003D1CF4"/>
    <w:rsid w:val="003D3DD5"/>
    <w:rsid w:val="003F52B4"/>
    <w:rsid w:val="00414049"/>
    <w:rsid w:val="004168A1"/>
    <w:rsid w:val="00437241"/>
    <w:rsid w:val="0044417F"/>
    <w:rsid w:val="00455927"/>
    <w:rsid w:val="00464BA6"/>
    <w:rsid w:val="00487B87"/>
    <w:rsid w:val="004A7299"/>
    <w:rsid w:val="004B43A7"/>
    <w:rsid w:val="004C0D5B"/>
    <w:rsid w:val="004E4459"/>
    <w:rsid w:val="004F3700"/>
    <w:rsid w:val="004F5C4E"/>
    <w:rsid w:val="00531945"/>
    <w:rsid w:val="00541B8A"/>
    <w:rsid w:val="00543892"/>
    <w:rsid w:val="005509DF"/>
    <w:rsid w:val="0055263F"/>
    <w:rsid w:val="0058089D"/>
    <w:rsid w:val="00580FF3"/>
    <w:rsid w:val="005930E2"/>
    <w:rsid w:val="005C151C"/>
    <w:rsid w:val="005C4858"/>
    <w:rsid w:val="005C61AF"/>
    <w:rsid w:val="005D6517"/>
    <w:rsid w:val="00605534"/>
    <w:rsid w:val="00617026"/>
    <w:rsid w:val="006271F2"/>
    <w:rsid w:val="0064526A"/>
    <w:rsid w:val="006454C6"/>
    <w:rsid w:val="00657088"/>
    <w:rsid w:val="00662F69"/>
    <w:rsid w:val="006B00BE"/>
    <w:rsid w:val="006B1B7B"/>
    <w:rsid w:val="006C5B2F"/>
    <w:rsid w:val="006D43E6"/>
    <w:rsid w:val="0070170B"/>
    <w:rsid w:val="007614C6"/>
    <w:rsid w:val="00776DD1"/>
    <w:rsid w:val="00777685"/>
    <w:rsid w:val="00792BF2"/>
    <w:rsid w:val="007A1E54"/>
    <w:rsid w:val="007B121E"/>
    <w:rsid w:val="007E06C7"/>
    <w:rsid w:val="007F2FD6"/>
    <w:rsid w:val="00826B02"/>
    <w:rsid w:val="00827AF3"/>
    <w:rsid w:val="00847446"/>
    <w:rsid w:val="00850052"/>
    <w:rsid w:val="00860565"/>
    <w:rsid w:val="0086441E"/>
    <w:rsid w:val="008835B0"/>
    <w:rsid w:val="00883625"/>
    <w:rsid w:val="008852FC"/>
    <w:rsid w:val="00894400"/>
    <w:rsid w:val="008A1455"/>
    <w:rsid w:val="008C5397"/>
    <w:rsid w:val="008C64C1"/>
    <w:rsid w:val="008E45B2"/>
    <w:rsid w:val="008E583E"/>
    <w:rsid w:val="008F3527"/>
    <w:rsid w:val="009114AD"/>
    <w:rsid w:val="00913BAE"/>
    <w:rsid w:val="00914DDC"/>
    <w:rsid w:val="009426B1"/>
    <w:rsid w:val="0095428C"/>
    <w:rsid w:val="009615A0"/>
    <w:rsid w:val="00964902"/>
    <w:rsid w:val="00971E1F"/>
    <w:rsid w:val="009721BC"/>
    <w:rsid w:val="00972BFC"/>
    <w:rsid w:val="00993E5E"/>
    <w:rsid w:val="009A04A9"/>
    <w:rsid w:val="009B5340"/>
    <w:rsid w:val="009B5AAE"/>
    <w:rsid w:val="009D01E3"/>
    <w:rsid w:val="009D1F24"/>
    <w:rsid w:val="009E238B"/>
    <w:rsid w:val="009E509C"/>
    <w:rsid w:val="00A023B9"/>
    <w:rsid w:val="00A14353"/>
    <w:rsid w:val="00A32EF9"/>
    <w:rsid w:val="00A43A79"/>
    <w:rsid w:val="00A503F4"/>
    <w:rsid w:val="00A54D24"/>
    <w:rsid w:val="00A5532B"/>
    <w:rsid w:val="00AC4DEC"/>
    <w:rsid w:val="00AD15F3"/>
    <w:rsid w:val="00AF1B41"/>
    <w:rsid w:val="00B5559B"/>
    <w:rsid w:val="00B71D6F"/>
    <w:rsid w:val="00B749CB"/>
    <w:rsid w:val="00BB16E4"/>
    <w:rsid w:val="00BB563A"/>
    <w:rsid w:val="00BB7325"/>
    <w:rsid w:val="00BC5832"/>
    <w:rsid w:val="00BE2546"/>
    <w:rsid w:val="00BE57D6"/>
    <w:rsid w:val="00BF3C64"/>
    <w:rsid w:val="00C03417"/>
    <w:rsid w:val="00C338DF"/>
    <w:rsid w:val="00C41C84"/>
    <w:rsid w:val="00C43A2B"/>
    <w:rsid w:val="00C51EC7"/>
    <w:rsid w:val="00C81A25"/>
    <w:rsid w:val="00C87820"/>
    <w:rsid w:val="00CB79CC"/>
    <w:rsid w:val="00D128C7"/>
    <w:rsid w:val="00D142D9"/>
    <w:rsid w:val="00D17EBB"/>
    <w:rsid w:val="00D233A4"/>
    <w:rsid w:val="00D37AD2"/>
    <w:rsid w:val="00D611D9"/>
    <w:rsid w:val="00DD1095"/>
    <w:rsid w:val="00DD5B38"/>
    <w:rsid w:val="00DF36C3"/>
    <w:rsid w:val="00E10A6F"/>
    <w:rsid w:val="00E1799A"/>
    <w:rsid w:val="00E20F97"/>
    <w:rsid w:val="00E3703D"/>
    <w:rsid w:val="00E470BE"/>
    <w:rsid w:val="00EA6930"/>
    <w:rsid w:val="00EC3AA5"/>
    <w:rsid w:val="00EE2FDE"/>
    <w:rsid w:val="00EF729E"/>
    <w:rsid w:val="00F0148E"/>
    <w:rsid w:val="00F07CF0"/>
    <w:rsid w:val="00F13FD5"/>
    <w:rsid w:val="00F175F1"/>
    <w:rsid w:val="00F36084"/>
    <w:rsid w:val="00F43B40"/>
    <w:rsid w:val="00F45E3C"/>
    <w:rsid w:val="00F46C88"/>
    <w:rsid w:val="00F512A5"/>
    <w:rsid w:val="00F530A1"/>
    <w:rsid w:val="00FC6852"/>
    <w:rsid w:val="00FD07FC"/>
    <w:rsid w:val="00FD6FFF"/>
    <w:rsid w:val="00FE0C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semiHidden="0" w:uiPriority="0" w:qFormat="1"/>
    <w:lsdException w:name="heading 7" w:locked="1" w:uiPriority="0" w:unhideWhenUsed="1" w:qFormat="1"/>
    <w:lsdException w:name="heading 8" w:locked="1" w:semiHidden="0" w:uiPriority="0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locked="1" w:semiHidden="0" w:uiPriority="0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locked="1" w:semiHidden="0" w:uiPriority="0"/>
    <w:lsdException w:name="Body Text 3" w:locked="1" w:semiHidden="0" w:uiPriority="0"/>
    <w:lsdException w:name="Body Text Indent 2" w:locked="1" w:semiHidden="0" w:uiPriority="0"/>
    <w:lsdException w:name="Body Text Indent 3" w:locked="1" w:semiHidden="0" w:uiPriority="0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6271F2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D692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0FF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271F2"/>
    <w:pPr>
      <w:spacing w:before="240" w:after="60"/>
      <w:outlineLvl w:val="5"/>
    </w:pPr>
    <w:rPr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80FF3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D6925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0FF3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6271F2"/>
    <w:rPr>
      <w:rFonts w:ascii="Times New Roman" w:hAnsi="Times New Roman" w:cs="Times New Roman"/>
      <w:b/>
      <w:bCs/>
      <w:lang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580FF3"/>
    <w:rPr>
      <w:rFonts w:ascii="Cambria" w:hAnsi="Cambria" w:cs="Times New Roman"/>
      <w:color w:val="404040"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rsid w:val="006271F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6271F2"/>
    <w:rPr>
      <w:rFonts w:ascii="Times New Roman" w:hAnsi="Times New Roman" w:cs="Times New Roman"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iPriority w:val="99"/>
    <w:semiHidden/>
    <w:rsid w:val="006271F2"/>
    <w:pPr>
      <w:ind w:firstLine="567"/>
      <w:jc w:val="both"/>
    </w:pPr>
    <w:rPr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6271F2"/>
    <w:rPr>
      <w:rFonts w:ascii="Times New Roman" w:hAnsi="Times New Roman" w:cs="Times New Roman"/>
      <w:sz w:val="20"/>
      <w:szCs w:val="20"/>
      <w:lang w:eastAsia="ru-RU"/>
    </w:rPr>
  </w:style>
  <w:style w:type="paragraph" w:styleId="BodyText3">
    <w:name w:val="Body Text 3"/>
    <w:basedOn w:val="Normal"/>
    <w:link w:val="BodyText3Char"/>
    <w:uiPriority w:val="99"/>
    <w:semiHidden/>
    <w:rsid w:val="006271F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6271F2"/>
    <w:rPr>
      <w:rFonts w:ascii="Times New Roman" w:hAnsi="Times New Roman" w:cs="Times New Roman"/>
      <w:sz w:val="16"/>
      <w:szCs w:val="16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6271F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6271F2"/>
    <w:rPr>
      <w:rFonts w:ascii="Times New Roman" w:hAnsi="Times New Roman" w:cs="Times New Roman"/>
      <w:sz w:val="24"/>
      <w:szCs w:val="24"/>
      <w:lang w:eastAsia="ru-RU"/>
    </w:rPr>
  </w:style>
  <w:style w:type="paragraph" w:styleId="BodyTextIndent3">
    <w:name w:val="Body Text Indent 3"/>
    <w:basedOn w:val="Normal"/>
    <w:link w:val="BodyTextIndent3Char"/>
    <w:uiPriority w:val="99"/>
    <w:semiHidden/>
    <w:rsid w:val="006271F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6271F2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">
    <w:name w:val="заголовок_табл"/>
    <w:basedOn w:val="Normal"/>
    <w:uiPriority w:val="99"/>
    <w:rsid w:val="006271F2"/>
    <w:pPr>
      <w:tabs>
        <w:tab w:val="left" w:pos="645"/>
      </w:tabs>
      <w:autoSpaceDE w:val="0"/>
      <w:autoSpaceDN w:val="0"/>
      <w:adjustRightInd w:val="0"/>
    </w:pPr>
    <w:rPr>
      <w:rFonts w:ascii="PragmaticaC" w:hAnsi="PragmaticaC"/>
      <w:b/>
      <w:bCs/>
      <w:color w:val="000000"/>
    </w:rPr>
  </w:style>
  <w:style w:type="paragraph" w:styleId="Header">
    <w:name w:val="header"/>
    <w:basedOn w:val="Normal"/>
    <w:link w:val="HeaderChar"/>
    <w:uiPriority w:val="99"/>
    <w:rsid w:val="00F43B4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43B40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F43B40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F43B40"/>
    <w:rPr>
      <w:rFonts w:ascii="Times New Roman" w:hAnsi="Times New Roman" w:cs="Times New Roman"/>
      <w:sz w:val="24"/>
      <w:szCs w:val="24"/>
      <w:lang w:eastAsia="ru-RU"/>
    </w:rPr>
  </w:style>
  <w:style w:type="paragraph" w:styleId="BodyText2">
    <w:name w:val="Body Text 2"/>
    <w:basedOn w:val="Normal"/>
    <w:link w:val="BodyText2Char"/>
    <w:uiPriority w:val="99"/>
    <w:semiHidden/>
    <w:rsid w:val="005526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55263F"/>
    <w:rPr>
      <w:rFonts w:ascii="Times New Roman" w:hAnsi="Times New Roman" w:cs="Times New Roman"/>
      <w:sz w:val="24"/>
      <w:szCs w:val="24"/>
      <w:lang w:eastAsia="ru-RU"/>
    </w:rPr>
  </w:style>
  <w:style w:type="paragraph" w:styleId="NoSpacing">
    <w:name w:val="No Spacing"/>
    <w:uiPriority w:val="99"/>
    <w:qFormat/>
    <w:rsid w:val="002B3CCE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E179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040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55</TotalTime>
  <Pages>1</Pages>
  <Words>453</Words>
  <Characters>2587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ПЛЮС</dc:creator>
  <cp:keywords/>
  <dc:description/>
  <cp:lastModifiedBy>днс</cp:lastModifiedBy>
  <cp:revision>12</cp:revision>
  <cp:lastPrinted>2018-03-01T09:24:00Z</cp:lastPrinted>
  <dcterms:created xsi:type="dcterms:W3CDTF">2018-02-13T08:27:00Z</dcterms:created>
  <dcterms:modified xsi:type="dcterms:W3CDTF">2018-05-04T18:24:00Z</dcterms:modified>
</cp:coreProperties>
</file>